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0D44E929" w:rsidR="00E070C2" w:rsidRPr="00D35061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9D6DAD">
        <w:rPr>
          <w:rFonts w:ascii="Arial" w:hAnsi="Arial" w:cs="Arial"/>
          <w:b/>
          <w:sz w:val="22"/>
          <w:szCs w:val="22"/>
          <w:lang w:val="sv-SE"/>
        </w:rPr>
        <w:t>3542</w:t>
      </w:r>
    </w:p>
    <w:p w14:paraId="51CC9681" w14:textId="13401349" w:rsidR="003A7B2F" w:rsidRDefault="00E070C2" w:rsidP="00E070C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1494FA" w:rsidR="001E41F3" w:rsidRPr="00410371" w:rsidRDefault="008736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33.210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FDA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D6DAD">
                <w:rPr>
                  <w:b/>
                  <w:noProof/>
                  <w:sz w:val="28"/>
                </w:rPr>
                <w:t>0098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57E5EC" w:rsidR="001E41F3" w:rsidRPr="00410371" w:rsidRDefault="003D6A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E448FA" w:rsidR="001E41F3" w:rsidRPr="00410371" w:rsidRDefault="002534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5D28AD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3E4068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7228DC" w:rsidR="00F25D98" w:rsidRDefault="00D364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966C31" w:rsidR="00F25D98" w:rsidRDefault="00D364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C17FB3" w:rsidR="00F25D98" w:rsidRDefault="00D364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741B85" w:rsidR="001E41F3" w:rsidRDefault="00D731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97664">
              <w:t>Mandating AEAD</w:t>
            </w:r>
            <w:r w:rsidR="005E6DBA">
              <w:t xml:space="preserve"> </w:t>
            </w:r>
            <w:proofErr w:type="spellStart"/>
            <w:r w:rsidR="005E6DBA">
              <w:t>ciphersuites</w:t>
            </w:r>
            <w:proofErr w:type="spellEnd"/>
            <w:r w:rsidR="00797664">
              <w:t xml:space="preserve"> for TLS 1.2</w:t>
            </w:r>
            <w:r>
              <w:t xml:space="preserve"> </w:t>
            </w:r>
            <w:r>
              <w:fldChar w:fldCharType="end"/>
            </w:r>
            <w:r w:rsidR="00995F85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1AAB3A" w:rsidR="001E41F3" w:rsidRDefault="00B02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DDFA9E" w:rsidR="001E41F3" w:rsidRDefault="005D28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CryptPr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AF831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705A46">
              <w:t>10</w:t>
            </w:r>
            <w:r w:rsidR="00325986">
              <w:t>-</w:t>
            </w:r>
            <w:r w:rsidR="00705A46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0A0C83" w:rsidR="001E41F3" w:rsidRDefault="00AC27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019A0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25986">
              <w:t>1</w:t>
            </w:r>
            <w:r w:rsidR="003E4068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C03BBE" w14:textId="77777777" w:rsidR="0057134F" w:rsidRDefault="00960927">
            <w:pPr>
              <w:pStyle w:val="CRCoverPage"/>
              <w:spacing w:after="0"/>
              <w:ind w:left="100"/>
              <w:rPr>
                <w:noProof/>
              </w:rPr>
            </w:pPr>
            <w:r w:rsidRPr="00960927">
              <w:rPr>
                <w:noProof/>
              </w:rPr>
              <w:t xml:space="preserve">1. TS 33.210 clause 6.2.3 says “The rules on allowed cipher suites given in TLS 1.2 (RFC 5246 [50]) shall be followed.” </w:t>
            </w:r>
          </w:p>
          <w:p w14:paraId="4B60FB71" w14:textId="77777777" w:rsidR="0057134F" w:rsidRDefault="005713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5DB261" w14:textId="77777777" w:rsidR="0057134F" w:rsidRDefault="00960927">
            <w:pPr>
              <w:pStyle w:val="CRCoverPage"/>
              <w:spacing w:after="0"/>
              <w:ind w:left="100"/>
              <w:rPr>
                <w:noProof/>
              </w:rPr>
            </w:pPr>
            <w:r w:rsidRPr="00960927">
              <w:rPr>
                <w:noProof/>
              </w:rPr>
              <w:t xml:space="preserve">2. RFC 5246 clause 9 says “In the absence of an application profile standard specifying otherwise, a TLS-compliant application MUST implement the cipher suite TLS_RSA_WITH_AES_128_CBC_SHA (see Appendix A.5 for the definition)” </w:t>
            </w:r>
          </w:p>
          <w:p w14:paraId="08581D40" w14:textId="77777777" w:rsidR="0057134F" w:rsidRDefault="005713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7BE53C" w14:textId="77777777" w:rsidR="0057134F" w:rsidRDefault="00960927">
            <w:pPr>
              <w:pStyle w:val="CRCoverPage"/>
              <w:spacing w:after="0"/>
              <w:ind w:left="100"/>
              <w:rPr>
                <w:noProof/>
              </w:rPr>
            </w:pPr>
            <w:r w:rsidRPr="00960927">
              <w:rPr>
                <w:noProof/>
              </w:rPr>
              <w:t xml:space="preserve">3. Furthermore, TS 33.210 v16.3.0 (and onwards) clause 6.2.3 says “Only cipher suites with AEAD (e.g. GCM) and PFS (i.e., ECDHE) shall be supported.” </w:t>
            </w:r>
          </w:p>
          <w:p w14:paraId="5FB8BC0A" w14:textId="77777777" w:rsidR="0057134F" w:rsidRDefault="005713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C15E9D8" w:rsidR="001E41F3" w:rsidRDefault="00960927">
            <w:pPr>
              <w:pStyle w:val="CRCoverPage"/>
              <w:spacing w:after="0"/>
              <w:ind w:left="100"/>
              <w:rPr>
                <w:noProof/>
              </w:rPr>
            </w:pPr>
            <w:r w:rsidRPr="00960927">
              <w:rPr>
                <w:noProof/>
              </w:rPr>
              <w:t>4. Since AES_128_CBC is not an AEAD, the cipher suite TLS_RSA_WITH_AES_128_CBC_SHA is not allowed as per the bullet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CF8A6D" w14:textId="2675EB14" w:rsidR="001E41F3" w:rsidRDefault="00100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E67586" w:rsidRPr="00E67586">
              <w:rPr>
                <w:noProof/>
              </w:rPr>
              <w:t>elete the line quoted in bullet 1 above, i.e., newer versions shall not implement the cipher suite TLS_RSA_WITH_AES_128_CBC_SHA.</w:t>
            </w:r>
          </w:p>
          <w:p w14:paraId="31C656EC" w14:textId="406A49A6" w:rsidR="00C8621F" w:rsidRDefault="00C8621F" w:rsidP="00143AE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2A2FA2" w:rsidR="001E41F3" w:rsidRDefault="00AD5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322835" w:rsidR="001E41F3" w:rsidRDefault="00AD5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87ED5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E9EE0F" w14:textId="77777777" w:rsidR="004E4BD6" w:rsidRDefault="004E4BD6" w:rsidP="004E4BD6">
      <w:pPr>
        <w:rPr>
          <w:lang w:val="en-US"/>
        </w:rPr>
      </w:pPr>
    </w:p>
    <w:p w14:paraId="575E6600" w14:textId="77777777" w:rsidR="004E4BD6" w:rsidRPr="004233B9" w:rsidRDefault="004E4BD6" w:rsidP="004E4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Start of Changes * * *</w:t>
      </w:r>
    </w:p>
    <w:p w14:paraId="58DAC2C7" w14:textId="77777777" w:rsidR="00AC529B" w:rsidRPr="001F017D" w:rsidRDefault="00AC529B" w:rsidP="00AC529B">
      <w:pPr>
        <w:pStyle w:val="Heading2"/>
      </w:pPr>
      <w:bookmarkStart w:id="1" w:name="_Toc35354710"/>
      <w:bookmarkStart w:id="2" w:name="_Toc209787421"/>
      <w:bookmarkStart w:id="3" w:name="_Toc11168785"/>
      <w:r w:rsidRPr="001F017D">
        <w:t>6.</w:t>
      </w:r>
      <w:r w:rsidRPr="000A0610">
        <w:t>2.3</w:t>
      </w:r>
      <w:r w:rsidRPr="000A0610">
        <w:tab/>
        <w:t>Profiling for TLS 1.2</w:t>
      </w:r>
      <w:bookmarkEnd w:id="1"/>
      <w:bookmarkEnd w:id="2"/>
      <w:r w:rsidRPr="000A0610">
        <w:t xml:space="preserve"> </w:t>
      </w:r>
      <w:bookmarkEnd w:id="3"/>
    </w:p>
    <w:p w14:paraId="5B6F3F9B" w14:textId="77777777" w:rsidR="00AC529B" w:rsidRPr="001F017D" w:rsidRDefault="00AC529B" w:rsidP="00AC529B">
      <w:r w:rsidRPr="000A0610">
        <w:rPr>
          <w:rFonts w:eastAsia="MS Mincho"/>
        </w:rPr>
        <w:t xml:space="preserve">TLS </w:t>
      </w:r>
      <w:r w:rsidRPr="000A0610">
        <w:rPr>
          <w:rFonts w:eastAsia="MS Mincho"/>
          <w:lang w:val="en-US"/>
        </w:rPr>
        <w:t xml:space="preserve">1.2 </w:t>
      </w:r>
      <w:r>
        <w:t>(RFC 5246 [50])</w:t>
      </w:r>
      <w:r w:rsidRPr="000A0610">
        <w:rPr>
          <w:rFonts w:eastAsia="MS Mincho"/>
          <w:lang w:val="en-US"/>
        </w:rPr>
        <w:t xml:space="preserve"> </w:t>
      </w:r>
      <w:r w:rsidRPr="00284A1F">
        <w:rPr>
          <w:rFonts w:eastAsia="MS Mincho"/>
        </w:rPr>
        <w:t xml:space="preserve">shall support </w:t>
      </w:r>
      <w:r w:rsidRPr="00284A1F">
        <w:t>the following restrictions and extensions:</w:t>
      </w:r>
    </w:p>
    <w:p w14:paraId="55E80C0D" w14:textId="77777777" w:rsidR="00AC529B" w:rsidRPr="001F017D" w:rsidRDefault="00AC529B" w:rsidP="00AC529B">
      <w:pPr>
        <w:pStyle w:val="B1"/>
        <w:ind w:left="284"/>
        <w:rPr>
          <w:b/>
        </w:rPr>
      </w:pPr>
      <w:r w:rsidRPr="001F017D">
        <w:rPr>
          <w:b/>
        </w:rPr>
        <w:t>TLS cipher suites</w:t>
      </w:r>
      <w:r w:rsidRPr="001F017D">
        <w:t xml:space="preserve"> </w:t>
      </w:r>
    </w:p>
    <w:p w14:paraId="42233A65" w14:textId="6DAA59CC" w:rsidR="00AC529B" w:rsidRPr="001F017D" w:rsidDel="0002681D" w:rsidRDefault="00AC529B" w:rsidP="0002681D">
      <w:pPr>
        <w:pStyle w:val="B1"/>
        <w:rPr>
          <w:del w:id="4" w:author="Qualcomm Incorporated" w:date="2025-10-03T15:44:00Z" w16du:dateUtc="2025-10-03T19:44:00Z"/>
        </w:rPr>
      </w:pPr>
      <w:r w:rsidRPr="001F017D">
        <w:t>-</w:t>
      </w:r>
      <w:r w:rsidRPr="001F017D">
        <w:tab/>
        <w:t>T</w:t>
      </w:r>
      <w:del w:id="5" w:author="Qualcomm Incorporated" w:date="2025-10-03T15:44:00Z" w16du:dateUtc="2025-10-03T19:44:00Z">
        <w:r w:rsidRPr="001F017D" w:rsidDel="0002681D">
          <w:delText>he rules on allowed cipher suites given in TLS 1.2 (RFC 5246 [</w:delText>
        </w:r>
        <w:r w:rsidDel="0002681D">
          <w:delText>50</w:delText>
        </w:r>
        <w:r w:rsidRPr="001F017D" w:rsidDel="0002681D">
          <w:delText>]) shall be followed.</w:delText>
        </w:r>
      </w:del>
    </w:p>
    <w:p w14:paraId="5C840F34" w14:textId="3B43D076" w:rsidR="00AC529B" w:rsidRPr="001F017D" w:rsidRDefault="00AC529B" w:rsidP="0002681D">
      <w:pPr>
        <w:pStyle w:val="B1"/>
        <w:rPr>
          <w:lang w:val="en-US"/>
        </w:rPr>
      </w:pPr>
      <w:del w:id="6" w:author="Qualcomm Incorporated" w:date="2025-10-03T15:44:00Z" w16du:dateUtc="2025-10-03T19:44:00Z">
        <w:r w:rsidRPr="001F017D" w:rsidDel="0002681D">
          <w:rPr>
            <w:lang w:val="en-US"/>
          </w:rPr>
          <w:delText>-</w:delText>
        </w:r>
        <w:r w:rsidRPr="001F017D" w:rsidDel="0002681D">
          <w:rPr>
            <w:lang w:val="en-US"/>
          </w:rPr>
          <w:tab/>
          <w:delText>In addition, t</w:delText>
        </w:r>
      </w:del>
      <w:r w:rsidRPr="001F017D">
        <w:rPr>
          <w:lang w:val="en-US"/>
        </w:rPr>
        <w:t xml:space="preserve">he </w:t>
      </w:r>
      <w:proofErr w:type="gramStart"/>
      <w:r w:rsidRPr="001F017D">
        <w:rPr>
          <w:lang w:val="en-US"/>
        </w:rPr>
        <w:t>following</w:t>
      </w:r>
      <w:proofErr w:type="gramEnd"/>
      <w:r w:rsidRPr="001F017D">
        <w:rPr>
          <w:lang w:val="en-US"/>
        </w:rPr>
        <w:t xml:space="preserve"> cipher suites are mandatory to support and recommended to use:</w:t>
      </w:r>
    </w:p>
    <w:p w14:paraId="514827EA" w14:textId="77777777" w:rsidR="00AC529B" w:rsidRDefault="00AC529B" w:rsidP="00AC529B">
      <w:pPr>
        <w:pStyle w:val="B2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TLS_ECDHE_ECDSA_WITH_AES_128_GCM_SHA256 as defined in RFC 5289 [</w:t>
      </w:r>
      <w:r>
        <w:rPr>
          <w:lang w:val="en-US"/>
        </w:rPr>
        <w:t>55</w:t>
      </w:r>
      <w:r w:rsidRPr="001F017D">
        <w:rPr>
          <w:lang w:val="en-US"/>
        </w:rPr>
        <w:t>]</w:t>
      </w:r>
    </w:p>
    <w:p w14:paraId="583016AB" w14:textId="77777777" w:rsidR="00AC529B" w:rsidRPr="001F017D" w:rsidRDefault="00AC529B" w:rsidP="00AC529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F017D">
        <w:rPr>
          <w:lang w:val="en-US"/>
        </w:rPr>
        <w:t>TLS_</w:t>
      </w:r>
      <w:r>
        <w:rPr>
          <w:lang w:val="en-US"/>
        </w:rPr>
        <w:t>EC</w:t>
      </w:r>
      <w:r w:rsidRPr="001F017D">
        <w:rPr>
          <w:lang w:val="en-US"/>
        </w:rPr>
        <w:t>DHE_RSA_WITH_AES_128_GCM_SHA256 as defined in RFC 528</w:t>
      </w:r>
      <w:r>
        <w:rPr>
          <w:lang w:val="en-US"/>
        </w:rPr>
        <w:t>9</w:t>
      </w:r>
      <w:r w:rsidRPr="001F017D">
        <w:rPr>
          <w:lang w:val="en-US"/>
        </w:rPr>
        <w:t xml:space="preserve"> [</w:t>
      </w:r>
      <w:r>
        <w:rPr>
          <w:lang w:val="en-US"/>
        </w:rPr>
        <w:t>55</w:t>
      </w:r>
      <w:r w:rsidRPr="001F017D">
        <w:rPr>
          <w:lang w:val="en-US"/>
        </w:rPr>
        <w:t>]</w:t>
      </w:r>
    </w:p>
    <w:p w14:paraId="47E29615" w14:textId="77777777" w:rsidR="00AC529B" w:rsidRPr="001F017D" w:rsidRDefault="00AC529B" w:rsidP="00AC529B">
      <w:pPr>
        <w:pStyle w:val="B1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 xml:space="preserve">Support of the following cipher suites is recommended: </w:t>
      </w:r>
    </w:p>
    <w:p w14:paraId="5AA4760C" w14:textId="77777777" w:rsidR="00AC529B" w:rsidRPr="001F017D" w:rsidRDefault="00AC529B" w:rsidP="00AC529B">
      <w:pPr>
        <w:pStyle w:val="B2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TLS_ECDHE_ECDSA_WITH_AES_256_GCM_SHA384 as defined in RFC 5289 [</w:t>
      </w:r>
      <w:r>
        <w:rPr>
          <w:lang w:val="en-US"/>
        </w:rPr>
        <w:t>55</w:t>
      </w:r>
      <w:r w:rsidRPr="001F017D">
        <w:rPr>
          <w:lang w:val="en-US"/>
        </w:rPr>
        <w:t>]</w:t>
      </w:r>
    </w:p>
    <w:p w14:paraId="7251A311" w14:textId="77777777" w:rsidR="00AC529B" w:rsidRPr="001F017D" w:rsidRDefault="00AC529B" w:rsidP="00AC529B">
      <w:pPr>
        <w:pStyle w:val="B2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TLS_ECDHE_RSA_WITH_AES_256_GCM_SHA384 as defined in RFC 5289 [</w:t>
      </w:r>
      <w:r>
        <w:rPr>
          <w:lang w:val="en-US"/>
        </w:rPr>
        <w:t>55</w:t>
      </w:r>
      <w:r w:rsidRPr="001F017D">
        <w:rPr>
          <w:lang w:val="en-US"/>
        </w:rPr>
        <w:t>]</w:t>
      </w:r>
    </w:p>
    <w:p w14:paraId="40E9B4EB" w14:textId="77777777" w:rsidR="00AC529B" w:rsidRPr="001F017D" w:rsidRDefault="00AC529B" w:rsidP="00AC529B">
      <w:pPr>
        <w:pStyle w:val="B1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</w:r>
      <w:r>
        <w:rPr>
          <w:lang w:val="en-US"/>
        </w:rPr>
        <w:t>Only cipher suites with AEAD (e.g. GCM) and PFS (</w:t>
      </w:r>
      <w:r w:rsidRPr="0039699B">
        <w:rPr>
          <w:lang w:val="en-US"/>
        </w:rPr>
        <w:t>i.</w:t>
      </w:r>
      <w:r>
        <w:rPr>
          <w:lang w:val="en-US"/>
        </w:rPr>
        <w:t>e.</w:t>
      </w:r>
      <w:r w:rsidRPr="0039699B">
        <w:rPr>
          <w:lang w:val="en-US"/>
        </w:rPr>
        <w:t>,</w:t>
      </w:r>
      <w:r>
        <w:rPr>
          <w:lang w:val="en-US"/>
        </w:rPr>
        <w:t xml:space="preserve"> ECDHE) shall be supported.</w:t>
      </w:r>
    </w:p>
    <w:p w14:paraId="60CE6B05" w14:textId="77777777" w:rsidR="00AC529B" w:rsidRPr="001F017D" w:rsidRDefault="00AC529B" w:rsidP="00AC529B">
      <w:pPr>
        <w:pStyle w:val="B1"/>
        <w:ind w:hanging="568"/>
        <w:rPr>
          <w:b/>
        </w:rPr>
      </w:pPr>
      <w:r w:rsidRPr="001F017D">
        <w:rPr>
          <w:b/>
        </w:rPr>
        <w:t>Diffie-Hellman groups</w:t>
      </w:r>
    </w:p>
    <w:p w14:paraId="69EC7BE0" w14:textId="77777777" w:rsidR="00AC529B" w:rsidRPr="001F017D" w:rsidRDefault="00AC529B" w:rsidP="00AC529B">
      <w:pPr>
        <w:pStyle w:val="B1"/>
      </w:pPr>
      <w:r w:rsidRPr="001F017D">
        <w:t>-</w:t>
      </w:r>
      <w:r w:rsidRPr="001F017D">
        <w:tab/>
        <w:t xml:space="preserve">For ECDHE, the curve secp256r1 (P-256) as defined in RFC </w:t>
      </w:r>
      <w:r>
        <w:t>8422 [71]</w:t>
      </w:r>
      <w:r w:rsidRPr="001F017D">
        <w:t xml:space="preserve"> shall be supported, secp384r1 (P-384) as defined in RFC </w:t>
      </w:r>
      <w:r>
        <w:t>8422 [71]</w:t>
      </w:r>
      <w:r w:rsidRPr="001F017D">
        <w:t xml:space="preserve"> should be supported. </w:t>
      </w:r>
      <w:r w:rsidRPr="00613477">
        <w:t xml:space="preserve"> </w:t>
      </w:r>
      <w:r w:rsidRPr="00A04D61">
        <w:t xml:space="preserve">Except </w:t>
      </w:r>
      <w:r w:rsidRPr="0039699B">
        <w:t>x25519</w:t>
      </w:r>
      <w:r w:rsidRPr="00A04D61">
        <w:t>, elliptic curve groups of less than 256 bits shall not be supported</w:t>
      </w:r>
      <w:r>
        <w:t>.</w:t>
      </w:r>
    </w:p>
    <w:p w14:paraId="30593125" w14:textId="77777777" w:rsidR="00AC529B" w:rsidRDefault="00AC529B" w:rsidP="00AC529B">
      <w:pPr>
        <w:pStyle w:val="B1"/>
      </w:pPr>
      <w:r w:rsidRPr="001F017D">
        <w:t>-</w:t>
      </w:r>
      <w:r w:rsidRPr="001F017D">
        <w:tab/>
      </w:r>
      <w:r w:rsidRPr="0039699B">
        <w:t>Finite field Diffie-Hellman (i.e. DHE) shall not be supported.</w:t>
      </w:r>
    </w:p>
    <w:p w14:paraId="68BF1A14" w14:textId="77777777" w:rsidR="00AC529B" w:rsidRDefault="00AC529B" w:rsidP="00AC529B">
      <w:pPr>
        <w:pStyle w:val="B1"/>
        <w:ind w:left="284"/>
        <w:rPr>
          <w:b/>
        </w:rPr>
      </w:pPr>
      <w:r w:rsidRPr="001F017D">
        <w:rPr>
          <w:b/>
        </w:rPr>
        <w:t xml:space="preserve">TLS </w:t>
      </w:r>
      <w:r>
        <w:rPr>
          <w:b/>
        </w:rPr>
        <w:t>hash algorithms and signature algorithms</w:t>
      </w:r>
    </w:p>
    <w:p w14:paraId="06584F9B" w14:textId="77777777" w:rsidR="00AC529B" w:rsidRDefault="00AC529B" w:rsidP="00AC529B">
      <w:pPr>
        <w:pStyle w:val="B1"/>
      </w:pPr>
      <w:r w:rsidRPr="001F017D">
        <w:t>-</w:t>
      </w:r>
      <w:r w:rsidRPr="001F017D">
        <w:tab/>
      </w:r>
      <w:r>
        <w:t>Hash algorithms: SHA-256 shall be supported. SHA-384 should be supported. MD5 and SHA-1 shall not be supported.</w:t>
      </w:r>
    </w:p>
    <w:p w14:paraId="04F294BA" w14:textId="77777777" w:rsidR="00AC529B" w:rsidRDefault="00AC529B" w:rsidP="00AC529B">
      <w:pPr>
        <w:pStyle w:val="B1"/>
      </w:pPr>
      <w:bookmarkStart w:id="7" w:name="_Hlk34286183"/>
      <w:r>
        <w:t>-</w:t>
      </w:r>
      <w:r>
        <w:tab/>
        <w:t xml:space="preserve">Signature algorithms: </w:t>
      </w:r>
      <w:proofErr w:type="spellStart"/>
      <w:r>
        <w:t>ecdsa</w:t>
      </w:r>
      <w:proofErr w:type="spellEnd"/>
      <w:r>
        <w:t xml:space="preserve">, </w:t>
      </w:r>
      <w:proofErr w:type="spellStart"/>
      <w:r w:rsidRPr="00E42D5C">
        <w:t>rsa_pss_rsae</w:t>
      </w:r>
      <w:proofErr w:type="spellEnd"/>
      <w:r>
        <w:t xml:space="preserve">, and </w:t>
      </w:r>
      <w:r w:rsidRPr="00E42D5C">
        <w:t>rsa_pkcs1</w:t>
      </w:r>
      <w:r>
        <w:t xml:space="preserve"> shall be supported. </w:t>
      </w:r>
      <w:r w:rsidRPr="001F017D">
        <w:t xml:space="preserve">Usage of </w:t>
      </w:r>
      <w:r w:rsidRPr="00E42D5C">
        <w:t>rsa_pkcs1</w:t>
      </w:r>
      <w:r>
        <w:t xml:space="preserve"> </w:t>
      </w:r>
      <w:r w:rsidRPr="001F017D">
        <w:t>is not recommended</w:t>
      </w:r>
      <w:r>
        <w:t>.</w:t>
      </w:r>
      <w:bookmarkEnd w:id="7"/>
    </w:p>
    <w:p w14:paraId="69404583" w14:textId="77777777" w:rsidR="00AC529B" w:rsidRPr="001F017D" w:rsidRDefault="00AC529B" w:rsidP="00AC529B">
      <w:pPr>
        <w:pStyle w:val="B1"/>
        <w:rPr>
          <w:b/>
        </w:rPr>
      </w:pPr>
      <w:r>
        <w:t>-</w:t>
      </w:r>
      <w:r>
        <w:tab/>
      </w:r>
      <w:r w:rsidRPr="00547805">
        <w:t>ecdsa_secp384r1_sha384 should be supported</w:t>
      </w:r>
      <w:r>
        <w:t>.</w:t>
      </w:r>
    </w:p>
    <w:p w14:paraId="61B7974B" w14:textId="77777777" w:rsidR="00AC529B" w:rsidRPr="001F017D" w:rsidRDefault="00AC529B" w:rsidP="00AC529B">
      <w:pPr>
        <w:pStyle w:val="B1"/>
        <w:ind w:left="284"/>
      </w:pPr>
      <w:r w:rsidRPr="001F017D">
        <w:rPr>
          <w:b/>
        </w:rPr>
        <w:t>TLS compression</w:t>
      </w:r>
    </w:p>
    <w:p w14:paraId="5B33F6E1" w14:textId="77777777" w:rsidR="00AC529B" w:rsidRPr="001F017D" w:rsidRDefault="00AC529B" w:rsidP="00AC529B">
      <w:pPr>
        <w:pStyle w:val="B1"/>
      </w:pPr>
      <w:r w:rsidRPr="001F017D">
        <w:t>-</w:t>
      </w:r>
      <w:r w:rsidRPr="001F017D">
        <w:tab/>
        <w:t xml:space="preserve">The “null” compression method as specified in TLS 1.2 </w:t>
      </w:r>
      <w:r>
        <w:t>RFC 5246</w:t>
      </w:r>
      <w:r w:rsidRPr="001F017D">
        <w:t xml:space="preserve"> [</w:t>
      </w:r>
      <w:r>
        <w:t>50</w:t>
      </w:r>
      <w:r w:rsidRPr="001F017D">
        <w:t>] is mandatory to support. All other compression methods shall not be supported.</w:t>
      </w:r>
    </w:p>
    <w:p w14:paraId="7392FF62" w14:textId="77777777" w:rsidR="00AC529B" w:rsidRPr="001F017D" w:rsidRDefault="00AC529B" w:rsidP="00AC529B">
      <w:pPr>
        <w:pStyle w:val="B1"/>
        <w:ind w:left="284"/>
      </w:pPr>
      <w:r w:rsidRPr="001F017D">
        <w:rPr>
          <w:b/>
        </w:rPr>
        <w:t>TLS extensions</w:t>
      </w:r>
      <w:r w:rsidRPr="001F017D">
        <w:t xml:space="preserve"> </w:t>
      </w:r>
    </w:p>
    <w:p w14:paraId="695C5726" w14:textId="77777777" w:rsidR="00AC529B" w:rsidRPr="001F017D" w:rsidRDefault="00AC529B" w:rsidP="00AC529B">
      <w:pPr>
        <w:pStyle w:val="B1"/>
      </w:pPr>
      <w:r w:rsidRPr="001F017D">
        <w:t>-</w:t>
      </w:r>
      <w:r w:rsidRPr="001F017D">
        <w:tab/>
        <w:t>If TLS Extensions are used in conjunction with TLS, then for RFC 6066 [</w:t>
      </w:r>
      <w:r>
        <w:t>5</w:t>
      </w:r>
      <w:r w:rsidRPr="001F017D">
        <w:t>7] shall apply.</w:t>
      </w:r>
    </w:p>
    <w:p w14:paraId="16883316" w14:textId="77777777" w:rsidR="00AC529B" w:rsidRPr="001F017D" w:rsidRDefault="00AC529B" w:rsidP="00AC529B">
      <w:pPr>
        <w:pStyle w:val="B1"/>
        <w:ind w:left="567" w:hanging="283"/>
      </w:pPr>
      <w:r w:rsidRPr="001F017D">
        <w:t>-</w:t>
      </w:r>
      <w:r w:rsidRPr="001F017D">
        <w:tab/>
        <w:t>The Server Name Indication (SNI) extension defined in RFC 6066 [</w:t>
      </w:r>
      <w:r>
        <w:t>5</w:t>
      </w:r>
      <w:r w:rsidRPr="001F017D">
        <w:t xml:space="preserve">7] shall be supported. </w:t>
      </w:r>
    </w:p>
    <w:p w14:paraId="021C8426" w14:textId="77777777" w:rsidR="00AC529B" w:rsidRPr="001F017D" w:rsidRDefault="00AC529B" w:rsidP="00AC529B">
      <w:pPr>
        <w:pStyle w:val="B1"/>
        <w:ind w:left="284" w:firstLine="0"/>
      </w:pPr>
      <w:r w:rsidRPr="001F017D">
        <w:t>-</w:t>
      </w:r>
      <w:r w:rsidRPr="001F017D">
        <w:tab/>
        <w:t>The Truncated HMAC extension, defined in RFC 6066 [</w:t>
      </w:r>
      <w:r>
        <w:t>5</w:t>
      </w:r>
      <w:r w:rsidRPr="001F017D">
        <w:t>7] shall not be supported.</w:t>
      </w:r>
    </w:p>
    <w:p w14:paraId="1B065F47" w14:textId="77777777" w:rsidR="00AC529B" w:rsidRPr="001F017D" w:rsidRDefault="00AC529B" w:rsidP="00AC529B">
      <w:pPr>
        <w:pStyle w:val="B1"/>
        <w:ind w:left="284" w:firstLine="0"/>
      </w:pPr>
      <w:r w:rsidRPr="001F017D">
        <w:t>-</w:t>
      </w:r>
      <w:r w:rsidRPr="001F017D">
        <w:tab/>
        <w:t>TLS Session Resumption based on RFC 5246 [</w:t>
      </w:r>
      <w:r>
        <w:t>50</w:t>
      </w:r>
      <w:r w:rsidRPr="001F017D">
        <w:t>] or RFC 5077 [</w:t>
      </w:r>
      <w:r>
        <w:t>59</w:t>
      </w:r>
      <w:r w:rsidRPr="001F017D">
        <w:t xml:space="preserve">] should be supported. </w:t>
      </w:r>
    </w:p>
    <w:p w14:paraId="5E81E67C" w14:textId="77777777" w:rsidR="00AC529B" w:rsidRPr="001F017D" w:rsidRDefault="00AC529B" w:rsidP="00AC529B">
      <w:pPr>
        <w:pStyle w:val="B1"/>
      </w:pPr>
      <w:r w:rsidRPr="001F017D">
        <w:t>-</w:t>
      </w:r>
      <w:r w:rsidRPr="001F017D">
        <w:tab/>
        <w:t>TLS servers and TLS clients shall support RFC 5746 [</w:t>
      </w:r>
      <w:r>
        <w:t>60</w:t>
      </w:r>
      <w:r w:rsidRPr="001F017D">
        <w:t>]. The server shall accept client-initiated renegotiation only if secured according to RFC 5746 [</w:t>
      </w:r>
      <w:r>
        <w:t>60</w:t>
      </w:r>
      <w:r w:rsidRPr="001F017D">
        <w:t>].</w:t>
      </w:r>
    </w:p>
    <w:p w14:paraId="3873FCA9" w14:textId="77777777" w:rsidR="00AC529B" w:rsidRPr="001F017D" w:rsidRDefault="00AC529B" w:rsidP="00AC529B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ind w:left="567" w:hanging="283"/>
        <w:textAlignment w:val="baseline"/>
      </w:pPr>
      <w:r>
        <w:t xml:space="preserve">The </w:t>
      </w:r>
      <w:r w:rsidRPr="001F017D">
        <w:t>Extended Master Secret</w:t>
      </w:r>
      <w:r>
        <w:t xml:space="preserve"> extension</w:t>
      </w:r>
      <w:r w:rsidRPr="001F017D">
        <w:t xml:space="preserve">, defined in RFC 7627 </w:t>
      </w:r>
      <w:r w:rsidRPr="001F017D">
        <w:rPr>
          <w:lang w:val="en-US"/>
        </w:rPr>
        <w:t>[</w:t>
      </w:r>
      <w:r>
        <w:rPr>
          <w:lang w:val="en-US"/>
        </w:rPr>
        <w:t>61</w:t>
      </w:r>
      <w:r w:rsidRPr="001F017D">
        <w:rPr>
          <w:lang w:val="en-US"/>
        </w:rPr>
        <w:t xml:space="preserve">] </w:t>
      </w:r>
      <w:r>
        <w:rPr>
          <w:lang w:val="en-US"/>
        </w:rPr>
        <w:t>shall</w:t>
      </w:r>
      <w:r w:rsidRPr="001F017D">
        <w:t xml:space="preserve"> be supported.</w:t>
      </w:r>
    </w:p>
    <w:p w14:paraId="54B0C286" w14:textId="77777777" w:rsidR="00AC529B" w:rsidRPr="001F017D" w:rsidRDefault="00AC529B" w:rsidP="00AC529B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ind w:left="567" w:hanging="283"/>
        <w:textAlignment w:val="baseline"/>
      </w:pPr>
      <w:r>
        <w:t xml:space="preserve">Signature Algorithms, defined in </w:t>
      </w:r>
      <w:r w:rsidRPr="00D33D2E">
        <w:t>RFC 5246</w:t>
      </w:r>
      <w:r>
        <w:t xml:space="preserve"> </w:t>
      </w:r>
      <w:r>
        <w:rPr>
          <w:lang w:val="en-US"/>
        </w:rPr>
        <w:t xml:space="preserve">[50] </w:t>
      </w:r>
      <w:r>
        <w:t>shall be supported.</w:t>
      </w:r>
    </w:p>
    <w:p w14:paraId="1C23746F" w14:textId="77777777" w:rsidR="00AC529B" w:rsidRDefault="00AC529B" w:rsidP="00AC529B">
      <w:pPr>
        <w:pStyle w:val="B1"/>
      </w:pPr>
      <w:r w:rsidRPr="001F017D">
        <w:t>-</w:t>
      </w:r>
      <w:r w:rsidRPr="001F017D">
        <w:tab/>
      </w:r>
      <w:r w:rsidRPr="0077004C">
        <w:rPr>
          <w:lang w:val="en-US"/>
        </w:rPr>
        <w:t>The Supported Groups extension</w:t>
      </w:r>
      <w:r>
        <w:rPr>
          <w:lang w:val="en-US"/>
        </w:rPr>
        <w:t xml:space="preserve">, </w:t>
      </w:r>
      <w:r w:rsidRPr="001F017D">
        <w:t xml:space="preserve">defined in RFC </w:t>
      </w:r>
      <w:r>
        <w:t>8422</w:t>
      </w:r>
      <w:r w:rsidRPr="001F017D">
        <w:t xml:space="preserve"> </w:t>
      </w:r>
      <w:r w:rsidRPr="001F017D">
        <w:rPr>
          <w:lang w:val="en-US"/>
        </w:rPr>
        <w:t>[</w:t>
      </w:r>
      <w:r>
        <w:rPr>
          <w:lang w:val="en-US"/>
        </w:rPr>
        <w:t>71</w:t>
      </w:r>
      <w:r w:rsidRPr="001F017D">
        <w:rPr>
          <w:lang w:val="en-US"/>
        </w:rPr>
        <w:t>]</w:t>
      </w:r>
      <w:r w:rsidRPr="0077004C">
        <w:rPr>
          <w:lang w:val="en-US"/>
        </w:rPr>
        <w:t xml:space="preserve"> </w:t>
      </w:r>
      <w:r>
        <w:rPr>
          <w:lang w:val="en-US"/>
        </w:rPr>
        <w:t>and RFC 7919 [62] shall be supported.</w:t>
      </w:r>
    </w:p>
    <w:p w14:paraId="1736936E" w14:textId="77777777" w:rsidR="00AC529B" w:rsidRDefault="00AC529B" w:rsidP="00AC529B">
      <w:pPr>
        <w:pStyle w:val="B1"/>
      </w:pPr>
      <w:bookmarkStart w:id="8" w:name="_Hlk34230284"/>
      <w:r w:rsidRPr="001F017D">
        <w:t>-</w:t>
      </w:r>
      <w:r w:rsidRPr="001F017D">
        <w:tab/>
      </w:r>
      <w:r>
        <w:t xml:space="preserve">The OCSP Status (a.k.a. certificate status request) extension, defined in RFC 6066 </w:t>
      </w:r>
      <w:r>
        <w:rPr>
          <w:lang w:val="en-US"/>
        </w:rPr>
        <w:t>[57] should be supported.</w:t>
      </w:r>
      <w:bookmarkEnd w:id="8"/>
    </w:p>
    <w:p w14:paraId="23C292EB" w14:textId="77777777" w:rsidR="00AC529B" w:rsidRPr="001F017D" w:rsidRDefault="00AC529B" w:rsidP="00AC529B">
      <w:pPr>
        <w:pStyle w:val="B1"/>
      </w:pPr>
    </w:p>
    <w:p w14:paraId="7A8AFE6F" w14:textId="77777777" w:rsidR="00AC529B" w:rsidRPr="001F017D" w:rsidRDefault="00AC529B" w:rsidP="00AC529B">
      <w:pPr>
        <w:pStyle w:val="B1"/>
        <w:ind w:left="0" w:firstLine="0"/>
      </w:pPr>
      <w:r w:rsidRPr="001F017D">
        <w:rPr>
          <w:b/>
        </w:rPr>
        <w:t>PSK cipher suites</w:t>
      </w:r>
    </w:p>
    <w:p w14:paraId="414FE9F3" w14:textId="77777777" w:rsidR="00AC529B" w:rsidRPr="001F017D" w:rsidRDefault="00AC529B" w:rsidP="00AC529B">
      <w:pPr>
        <w:pStyle w:val="B1"/>
        <w:rPr>
          <w:lang w:val="en-US"/>
        </w:rPr>
      </w:pPr>
      <w:r w:rsidRPr="001F017D">
        <w:t>-</w:t>
      </w:r>
      <w:r w:rsidRPr="001F017D">
        <w:tab/>
        <w:t>If pre-shared key (</w:t>
      </w:r>
      <w:proofErr w:type="spellStart"/>
      <w:r w:rsidRPr="001F017D">
        <w:t>psk</w:t>
      </w:r>
      <w:proofErr w:type="spellEnd"/>
      <w:r w:rsidRPr="001F017D">
        <w:t xml:space="preserve">) cipher suites are implemented in TLS, then RFC 5489 </w:t>
      </w:r>
      <w:r w:rsidRPr="001F017D">
        <w:rPr>
          <w:lang w:val="en-US"/>
        </w:rPr>
        <w:t>[</w:t>
      </w:r>
      <w:r>
        <w:rPr>
          <w:lang w:val="en-US"/>
        </w:rPr>
        <w:t>64</w:t>
      </w:r>
      <w:r w:rsidRPr="001F017D">
        <w:rPr>
          <w:lang w:val="en-US"/>
        </w:rPr>
        <w:t xml:space="preserve">] </w:t>
      </w:r>
      <w:r w:rsidRPr="001F017D">
        <w:t>shall apply and t</w:t>
      </w:r>
      <w:r w:rsidRPr="001F017D">
        <w:rPr>
          <w:lang w:val="en-US"/>
        </w:rPr>
        <w:t>he following cipher suites are mandatory to support and recommended to use:</w:t>
      </w:r>
    </w:p>
    <w:p w14:paraId="31CEF269" w14:textId="77777777" w:rsidR="00AC529B" w:rsidRPr="001F017D" w:rsidRDefault="00AC529B" w:rsidP="00AC529B">
      <w:pPr>
        <w:pStyle w:val="B1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 xml:space="preserve">TLS_ECDHE_PSK_WITH_AES_128_GCM_SHA256 as defined in </w:t>
      </w:r>
      <w:r>
        <w:rPr>
          <w:lang w:val="en-US"/>
        </w:rPr>
        <w:t>RFC 8442</w:t>
      </w:r>
      <w:r w:rsidRPr="001F017D">
        <w:rPr>
          <w:lang w:val="en-US"/>
        </w:rPr>
        <w:t xml:space="preserve"> [</w:t>
      </w:r>
      <w:r>
        <w:rPr>
          <w:noProof/>
        </w:rPr>
        <w:t>5</w:t>
      </w:r>
      <w:r w:rsidRPr="001F017D">
        <w:rPr>
          <w:noProof/>
        </w:rPr>
        <w:t>1</w:t>
      </w:r>
      <w:r w:rsidRPr="001F017D">
        <w:rPr>
          <w:lang w:val="en-US"/>
        </w:rPr>
        <w:t>].</w:t>
      </w:r>
    </w:p>
    <w:p w14:paraId="6B366588" w14:textId="77777777" w:rsidR="00AC529B" w:rsidRPr="001F017D" w:rsidRDefault="00AC529B" w:rsidP="00AC529B">
      <w:pPr>
        <w:pStyle w:val="B1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Support of the following cipher suite is recommended:</w:t>
      </w:r>
    </w:p>
    <w:p w14:paraId="20E205DF" w14:textId="77777777" w:rsidR="00AC529B" w:rsidRPr="001F017D" w:rsidRDefault="00AC529B" w:rsidP="00AC529B">
      <w:pPr>
        <w:pStyle w:val="B2"/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TLS_ECDH</w:t>
      </w:r>
      <w:r w:rsidRPr="001F017D">
        <w:t>E</w:t>
      </w:r>
      <w:r w:rsidRPr="001F017D">
        <w:rPr>
          <w:lang w:val="en-US"/>
        </w:rPr>
        <w:t xml:space="preserve">_PSK_WITH_AES_256_GCM_SHA384 as defined in </w:t>
      </w:r>
      <w:r>
        <w:rPr>
          <w:lang w:val="en-US"/>
        </w:rPr>
        <w:t>RFC 8442</w:t>
      </w:r>
      <w:r w:rsidRPr="001F017D">
        <w:rPr>
          <w:lang w:val="en-US"/>
        </w:rPr>
        <w:t xml:space="preserve"> [</w:t>
      </w:r>
      <w:r>
        <w:rPr>
          <w:noProof/>
        </w:rPr>
        <w:t>5</w:t>
      </w:r>
      <w:r w:rsidRPr="001F017D">
        <w:rPr>
          <w:noProof/>
        </w:rPr>
        <w:t>1</w:t>
      </w:r>
      <w:r w:rsidRPr="001F017D">
        <w:rPr>
          <w:lang w:val="en-US"/>
        </w:rPr>
        <w:t>].</w:t>
      </w:r>
    </w:p>
    <w:p w14:paraId="2273DA89" w14:textId="4CAF38D9" w:rsidR="004E4BD6" w:rsidRPr="002D545D" w:rsidRDefault="004E4BD6" w:rsidP="002D545D"/>
    <w:p w14:paraId="51936D2B" w14:textId="77777777" w:rsidR="004E4BD6" w:rsidRDefault="004E4BD6" w:rsidP="004E4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AFACD" w14:textId="77777777" w:rsidR="008514FC" w:rsidRDefault="008514FC">
      <w:r>
        <w:separator/>
      </w:r>
    </w:p>
  </w:endnote>
  <w:endnote w:type="continuationSeparator" w:id="0">
    <w:p w14:paraId="7AF3738B" w14:textId="77777777" w:rsidR="008514FC" w:rsidRDefault="00851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4848A" w14:textId="77777777" w:rsidR="008514FC" w:rsidRDefault="008514FC">
      <w:r>
        <w:separator/>
      </w:r>
    </w:p>
  </w:footnote>
  <w:footnote w:type="continuationSeparator" w:id="0">
    <w:p w14:paraId="1F17B41B" w14:textId="77777777" w:rsidR="008514FC" w:rsidRDefault="008514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D18659E"/>
    <w:multiLevelType w:val="hybridMultilevel"/>
    <w:tmpl w:val="F6AEF940"/>
    <w:lvl w:ilvl="0" w:tplc="937EEC0E">
      <w:start w:val="43"/>
      <w:numFmt w:val="bullet"/>
      <w:lvlText w:val="-"/>
      <w:lvlJc w:val="left"/>
      <w:pPr>
        <w:ind w:left="97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  <w:num w:numId="5" w16cid:durableId="213856212">
    <w:abstractNumId w:val="4"/>
  </w:num>
  <w:num w:numId="6" w16cid:durableId="92958089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681D"/>
    <w:rsid w:val="000A6394"/>
    <w:rsid w:val="000B7FED"/>
    <w:rsid w:val="000C038A"/>
    <w:rsid w:val="000C6598"/>
    <w:rsid w:val="000D44B3"/>
    <w:rsid w:val="000E014D"/>
    <w:rsid w:val="000F5D7A"/>
    <w:rsid w:val="000F6021"/>
    <w:rsid w:val="00100649"/>
    <w:rsid w:val="00143AEB"/>
    <w:rsid w:val="00145D43"/>
    <w:rsid w:val="00150C51"/>
    <w:rsid w:val="00156BE0"/>
    <w:rsid w:val="0016463B"/>
    <w:rsid w:val="00192C46"/>
    <w:rsid w:val="00197A0D"/>
    <w:rsid w:val="001A08B3"/>
    <w:rsid w:val="001A7B60"/>
    <w:rsid w:val="001B52F0"/>
    <w:rsid w:val="001B7A65"/>
    <w:rsid w:val="001E41F3"/>
    <w:rsid w:val="002534B8"/>
    <w:rsid w:val="0026004D"/>
    <w:rsid w:val="00261293"/>
    <w:rsid w:val="002640DD"/>
    <w:rsid w:val="00275D12"/>
    <w:rsid w:val="00284FEB"/>
    <w:rsid w:val="002860C4"/>
    <w:rsid w:val="0028661D"/>
    <w:rsid w:val="002918D2"/>
    <w:rsid w:val="00294E31"/>
    <w:rsid w:val="002B5741"/>
    <w:rsid w:val="002D545D"/>
    <w:rsid w:val="002E472E"/>
    <w:rsid w:val="00305409"/>
    <w:rsid w:val="00325986"/>
    <w:rsid w:val="003326DA"/>
    <w:rsid w:val="0034108E"/>
    <w:rsid w:val="003609EF"/>
    <w:rsid w:val="0036231A"/>
    <w:rsid w:val="00374DD4"/>
    <w:rsid w:val="00393478"/>
    <w:rsid w:val="003A6382"/>
    <w:rsid w:val="003A7B2F"/>
    <w:rsid w:val="003C2DBE"/>
    <w:rsid w:val="003D6A11"/>
    <w:rsid w:val="003E1A36"/>
    <w:rsid w:val="003E4068"/>
    <w:rsid w:val="00410371"/>
    <w:rsid w:val="004242F1"/>
    <w:rsid w:val="00432E11"/>
    <w:rsid w:val="00432FF2"/>
    <w:rsid w:val="004363AB"/>
    <w:rsid w:val="0044069F"/>
    <w:rsid w:val="0046337E"/>
    <w:rsid w:val="00482288"/>
    <w:rsid w:val="00496184"/>
    <w:rsid w:val="004A52C6"/>
    <w:rsid w:val="004B75B7"/>
    <w:rsid w:val="004D5235"/>
    <w:rsid w:val="004E4BD6"/>
    <w:rsid w:val="004E52BE"/>
    <w:rsid w:val="005009D9"/>
    <w:rsid w:val="0051580D"/>
    <w:rsid w:val="00546764"/>
    <w:rsid w:val="00547111"/>
    <w:rsid w:val="00550765"/>
    <w:rsid w:val="0057134F"/>
    <w:rsid w:val="00592D74"/>
    <w:rsid w:val="00596D85"/>
    <w:rsid w:val="005C6A7F"/>
    <w:rsid w:val="005D28AD"/>
    <w:rsid w:val="005E2C44"/>
    <w:rsid w:val="005E6DBA"/>
    <w:rsid w:val="00621188"/>
    <w:rsid w:val="006257ED"/>
    <w:rsid w:val="006262C9"/>
    <w:rsid w:val="0063231F"/>
    <w:rsid w:val="006328BA"/>
    <w:rsid w:val="0065536E"/>
    <w:rsid w:val="00660286"/>
    <w:rsid w:val="00665C47"/>
    <w:rsid w:val="00695808"/>
    <w:rsid w:val="00695A6C"/>
    <w:rsid w:val="006B46FB"/>
    <w:rsid w:val="006E21FB"/>
    <w:rsid w:val="00705A46"/>
    <w:rsid w:val="00720FE7"/>
    <w:rsid w:val="00752C59"/>
    <w:rsid w:val="00757ABD"/>
    <w:rsid w:val="00764397"/>
    <w:rsid w:val="0078484F"/>
    <w:rsid w:val="00785599"/>
    <w:rsid w:val="00792342"/>
    <w:rsid w:val="00797664"/>
    <w:rsid w:val="007977A8"/>
    <w:rsid w:val="007B512A"/>
    <w:rsid w:val="007C2097"/>
    <w:rsid w:val="007D6A07"/>
    <w:rsid w:val="007F7259"/>
    <w:rsid w:val="008040A8"/>
    <w:rsid w:val="008279FA"/>
    <w:rsid w:val="00851172"/>
    <w:rsid w:val="008514FC"/>
    <w:rsid w:val="00853F77"/>
    <w:rsid w:val="008626E7"/>
    <w:rsid w:val="00870EE7"/>
    <w:rsid w:val="00873680"/>
    <w:rsid w:val="00880A55"/>
    <w:rsid w:val="008863B9"/>
    <w:rsid w:val="00887427"/>
    <w:rsid w:val="0088765D"/>
    <w:rsid w:val="00887DA0"/>
    <w:rsid w:val="008947DD"/>
    <w:rsid w:val="008A45A6"/>
    <w:rsid w:val="008B009F"/>
    <w:rsid w:val="008B6911"/>
    <w:rsid w:val="008B7764"/>
    <w:rsid w:val="008C3836"/>
    <w:rsid w:val="008C3960"/>
    <w:rsid w:val="008D39FE"/>
    <w:rsid w:val="008F3789"/>
    <w:rsid w:val="008F6471"/>
    <w:rsid w:val="008F686C"/>
    <w:rsid w:val="009148DE"/>
    <w:rsid w:val="00921737"/>
    <w:rsid w:val="00924260"/>
    <w:rsid w:val="00941E30"/>
    <w:rsid w:val="00960927"/>
    <w:rsid w:val="009777D9"/>
    <w:rsid w:val="00991B88"/>
    <w:rsid w:val="00995F85"/>
    <w:rsid w:val="009A5753"/>
    <w:rsid w:val="009A579D"/>
    <w:rsid w:val="009D586B"/>
    <w:rsid w:val="009D6DA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2760"/>
    <w:rsid w:val="00AC529B"/>
    <w:rsid w:val="00AC5820"/>
    <w:rsid w:val="00AD1CD8"/>
    <w:rsid w:val="00AD1E57"/>
    <w:rsid w:val="00AD5750"/>
    <w:rsid w:val="00AF55C6"/>
    <w:rsid w:val="00B022CF"/>
    <w:rsid w:val="00B13F88"/>
    <w:rsid w:val="00B1513B"/>
    <w:rsid w:val="00B258BB"/>
    <w:rsid w:val="00B500B4"/>
    <w:rsid w:val="00B67B97"/>
    <w:rsid w:val="00B968C8"/>
    <w:rsid w:val="00BA3EC5"/>
    <w:rsid w:val="00BA51D9"/>
    <w:rsid w:val="00BB5DFC"/>
    <w:rsid w:val="00BB6791"/>
    <w:rsid w:val="00BD279D"/>
    <w:rsid w:val="00BD6BB8"/>
    <w:rsid w:val="00C12D8A"/>
    <w:rsid w:val="00C66BA2"/>
    <w:rsid w:val="00C8621F"/>
    <w:rsid w:val="00C91BD8"/>
    <w:rsid w:val="00C95985"/>
    <w:rsid w:val="00CA514A"/>
    <w:rsid w:val="00CC5026"/>
    <w:rsid w:val="00CC68D0"/>
    <w:rsid w:val="00CD4C0A"/>
    <w:rsid w:val="00CF5C18"/>
    <w:rsid w:val="00D03F9A"/>
    <w:rsid w:val="00D06D51"/>
    <w:rsid w:val="00D21F0D"/>
    <w:rsid w:val="00D22164"/>
    <w:rsid w:val="00D24991"/>
    <w:rsid w:val="00D364B9"/>
    <w:rsid w:val="00D36B59"/>
    <w:rsid w:val="00D50255"/>
    <w:rsid w:val="00D55BE4"/>
    <w:rsid w:val="00D66520"/>
    <w:rsid w:val="00D73179"/>
    <w:rsid w:val="00D9340F"/>
    <w:rsid w:val="00DC7FAA"/>
    <w:rsid w:val="00DE34CF"/>
    <w:rsid w:val="00E070C2"/>
    <w:rsid w:val="00E13F3D"/>
    <w:rsid w:val="00E17DB0"/>
    <w:rsid w:val="00E339EB"/>
    <w:rsid w:val="00E34898"/>
    <w:rsid w:val="00E52C70"/>
    <w:rsid w:val="00E55C56"/>
    <w:rsid w:val="00E67586"/>
    <w:rsid w:val="00EB09B7"/>
    <w:rsid w:val="00EE7D7C"/>
    <w:rsid w:val="00F25D98"/>
    <w:rsid w:val="00F300FB"/>
    <w:rsid w:val="00F428DB"/>
    <w:rsid w:val="00F672DA"/>
    <w:rsid w:val="00F77A1E"/>
    <w:rsid w:val="00F9527C"/>
    <w:rsid w:val="00FA04EB"/>
    <w:rsid w:val="00FB6386"/>
    <w:rsid w:val="00FC2ADD"/>
    <w:rsid w:val="00FE06D7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rsid w:val="004E4B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E4BD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C3960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D221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815</Words>
  <Characters>4646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Adrian</cp:lastModifiedBy>
  <cp:revision>3</cp:revision>
  <cp:lastPrinted>1900-01-01T05:00:00Z</cp:lastPrinted>
  <dcterms:created xsi:type="dcterms:W3CDTF">2025-10-06T10:41:00Z</dcterms:created>
  <dcterms:modified xsi:type="dcterms:W3CDTF">2025-10-06T10:41:00Z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